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23"/>
        <w:gridCol w:w="3686"/>
        <w:gridCol w:w="13"/>
      </w:tblGrid>
      <w:tr w:rsidR="002F054A" w:rsidRPr="003B7C5A" w:rsidTr="005151FB">
        <w:trPr>
          <w:gridAfter w:val="1"/>
          <w:wAfter w:w="13" w:type="dxa"/>
          <w:trHeight w:val="617"/>
          <w:tblHeader/>
        </w:trPr>
        <w:tc>
          <w:tcPr>
            <w:tcW w:w="965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E7AE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151FB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51FB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151F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5151FB" w:rsidP="005151FB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5151FB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151FB" w:rsidRPr="005151FB" w:rsidRDefault="005151FB" w:rsidP="005151F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5151FB">
        <w:trPr>
          <w:gridAfter w:val="1"/>
          <w:wAfter w:w="13" w:type="dxa"/>
        </w:trPr>
        <w:tc>
          <w:tcPr>
            <w:tcW w:w="5970" w:type="dxa"/>
            <w:gridSpan w:val="2"/>
            <w:tcBorders>
              <w:top w:val="single" w:sz="4" w:space="0" w:color="auto"/>
              <w:right w:val="nil"/>
            </w:tcBorders>
          </w:tcPr>
          <w:p w:rsidR="008B6004" w:rsidRPr="008B6004" w:rsidRDefault="002F054A" w:rsidP="008B6004">
            <w:pPr>
              <w:tabs>
                <w:tab w:val="left" w:pos="176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8B600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B6004" w:rsidRPr="008B6004">
              <w:rPr>
                <w:rFonts w:ascii="TH SarabunPSK" w:hAnsi="TH SarabunPSK" w:cs="TH SarabunPSK"/>
                <w:sz w:val="30"/>
                <w:szCs w:val="30"/>
                <w:cs/>
              </w:rPr>
              <w:t>ผอ.นภาพร อาร์มสตรอง</w:t>
            </w:r>
          </w:p>
          <w:p w:rsidR="008B6004" w:rsidRPr="008B6004" w:rsidRDefault="008B6004" w:rsidP="008B6004">
            <w:pPr>
              <w:tabs>
                <w:tab w:val="left" w:pos="176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B6004">
              <w:rPr>
                <w:rFonts w:ascii="TH SarabunPSK" w:hAnsi="TH SarabunPSK" w:cs="TH SarabunPSK"/>
                <w:sz w:val="30"/>
                <w:szCs w:val="30"/>
                <w:cs/>
              </w:rPr>
              <w:t>นายสมบัติ รุ่งรัศมี</w:t>
            </w:r>
          </w:p>
          <w:p w:rsidR="00453A01" w:rsidRPr="00D849B7" w:rsidRDefault="008B6004" w:rsidP="00AB7337">
            <w:pPr>
              <w:tabs>
                <w:tab w:val="left" w:pos="1760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B6004">
              <w:rPr>
                <w:rFonts w:ascii="TH SarabunPSK" w:hAnsi="TH SarabunPSK" w:cs="TH SarabunPSK"/>
                <w:sz w:val="30"/>
                <w:szCs w:val="30"/>
                <w:cs/>
              </w:rPr>
              <w:t>นายศุภโชค สุขมาก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8B6004" w:rsidRDefault="002F054A" w:rsidP="008B60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B60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</w:t>
            </w:r>
            <w:r w:rsidR="008B6004" w:rsidRPr="004449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8B60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B6004" w:rsidRPr="004449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8B6004" w:rsidRPr="004449DE" w:rsidRDefault="00150AA3" w:rsidP="00150AA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B60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</w:t>
            </w:r>
            <w:r w:rsidR="008B6004" w:rsidRPr="004449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8B60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8B6004" w:rsidRPr="004449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453A01" w:rsidRPr="00AB7337" w:rsidRDefault="00150AA3" w:rsidP="00AB7337">
            <w:r w:rsidRPr="00453A0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453A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B60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</w:t>
            </w:r>
            <w:r w:rsidR="008B6004" w:rsidRPr="004449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8B60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B73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2F054A" w:rsidRPr="003B7C5A" w:rsidTr="005151FB">
        <w:trPr>
          <w:gridAfter w:val="1"/>
          <w:wAfter w:w="13" w:type="dxa"/>
        </w:trPr>
        <w:tc>
          <w:tcPr>
            <w:tcW w:w="5970" w:type="dxa"/>
            <w:gridSpan w:val="2"/>
            <w:tcBorders>
              <w:right w:val="nil"/>
            </w:tcBorders>
          </w:tcPr>
          <w:p w:rsidR="008B6004" w:rsidRDefault="002F054A" w:rsidP="008B6004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8B600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8B60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นางสาวปาจรีย์ </w:t>
            </w:r>
            <w:r w:rsidR="008B6004" w:rsidRPr="004449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ธนศิริวัฒนา</w:t>
            </w:r>
          </w:p>
          <w:p w:rsidR="008B6004" w:rsidRDefault="008B6004" w:rsidP="008B6004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 นางโสมระวี </w:t>
            </w:r>
            <w:r w:rsidRPr="004449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นักรบ</w:t>
            </w:r>
            <w:r w:rsidRPr="004449DE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8B6004" w:rsidRDefault="008B6004" w:rsidP="008B6004"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Pr="004449DE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Pr="004449DE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วัชราวลี วัชรีวงศ์ ณ อยุธยา</w:t>
            </w:r>
          </w:p>
          <w:p w:rsidR="008B6004" w:rsidRDefault="008B6004" w:rsidP="008B6004"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Pr="004449DE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นางสาวศุภมาส  ลิมาวัฒนชัย</w:t>
            </w:r>
          </w:p>
          <w:p w:rsidR="006C7B37" w:rsidRPr="008B6004" w:rsidRDefault="008B6004" w:rsidP="008B6004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Pr="004449DE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นางสาววินันดา  แสงทอง</w:t>
            </w:r>
            <w:r w:rsidRPr="004449D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AB7337" w:rsidRPr="00AB7337" w:rsidRDefault="00D849B7" w:rsidP="00AB7337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B7337" w:rsidRPr="00AB73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0 2610 5355</w:t>
            </w:r>
          </w:p>
          <w:p w:rsidR="00AB7337" w:rsidRPr="00AB7337" w:rsidRDefault="00AB7337" w:rsidP="00AB73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B73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0 2610</w:t>
            </w:r>
            <w:r w:rsidRPr="00AB73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B733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5353</w:t>
            </w:r>
          </w:p>
          <w:p w:rsidR="00AB7337" w:rsidRPr="00AB7337" w:rsidRDefault="00AB7337" w:rsidP="00AB73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B73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0 2610 </w:t>
            </w:r>
            <w:r w:rsidRPr="00AB7337">
              <w:rPr>
                <w:rFonts w:ascii="TH SarabunPSK" w:hAnsi="TH SarabunPSK" w:cs="TH SarabunPSK" w:hint="cs"/>
                <w:sz w:val="30"/>
                <w:szCs w:val="30"/>
                <w:cs/>
              </w:rPr>
              <w:t>5356</w:t>
            </w:r>
          </w:p>
          <w:p w:rsidR="00AB7337" w:rsidRPr="00AB7337" w:rsidRDefault="00AB7337" w:rsidP="00AB73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B7337">
              <w:rPr>
                <w:rFonts w:ascii="TH SarabunPSK" w:hAnsi="TH SarabunPSK" w:cs="TH SarabunPSK"/>
                <w:sz w:val="30"/>
                <w:szCs w:val="30"/>
                <w:cs/>
              </w:rPr>
              <w:t>0 2610 5</w:t>
            </w:r>
            <w:r w:rsidRPr="00AB7337">
              <w:rPr>
                <w:rFonts w:ascii="TH SarabunPSK" w:hAnsi="TH SarabunPSK" w:cs="TH SarabunPSK" w:hint="cs"/>
                <w:sz w:val="30"/>
                <w:szCs w:val="30"/>
                <w:cs/>
              </w:rPr>
              <w:t>449</w:t>
            </w:r>
          </w:p>
          <w:p w:rsidR="006C7B37" w:rsidRPr="00AB7337" w:rsidRDefault="00AB7337" w:rsidP="00AB733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B7337">
              <w:rPr>
                <w:rFonts w:ascii="TH SarabunPSK" w:hAnsi="TH SarabunPSK" w:cs="TH SarabunPSK"/>
                <w:sz w:val="30"/>
                <w:szCs w:val="30"/>
                <w:cs/>
              </w:rPr>
              <w:t>0 2610 53</w:t>
            </w:r>
            <w:r w:rsidRPr="00AB7337">
              <w:rPr>
                <w:rFonts w:ascii="TH SarabunPSK" w:hAnsi="TH SarabunPSK" w:cs="TH SarabunPSK" w:hint="cs"/>
                <w:sz w:val="30"/>
                <w:szCs w:val="30"/>
                <w:cs/>
              </w:rPr>
              <w:t>29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151FB">
        <w:trPr>
          <w:gridAfter w:val="1"/>
          <w:wAfter w:w="13" w:type="dxa"/>
          <w:trHeight w:val="1792"/>
        </w:trPr>
        <w:tc>
          <w:tcPr>
            <w:tcW w:w="965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5151FB" w:rsidRDefault="005151FB" w:rsidP="005151FB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5151FB">
        <w:trPr>
          <w:gridAfter w:val="1"/>
          <w:wAfter w:w="13" w:type="dxa"/>
          <w:trHeight w:val="3254"/>
        </w:trPr>
        <w:tc>
          <w:tcPr>
            <w:tcW w:w="9656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8B6004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6004" w:rsidRPr="00F108FD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6004" w:rsidRPr="008D4AF8" w:rsidRDefault="008B6004" w:rsidP="008B600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151FB">
        <w:trPr>
          <w:gridAfter w:val="1"/>
          <w:wAfter w:w="13" w:type="dxa"/>
          <w:trHeight w:val="2242"/>
        </w:trPr>
        <w:tc>
          <w:tcPr>
            <w:tcW w:w="965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7"/>
              <w:gridCol w:w="1276"/>
              <w:gridCol w:w="1559"/>
              <w:gridCol w:w="1276"/>
              <w:gridCol w:w="1205"/>
            </w:tblGrid>
            <w:tr w:rsidR="002F054A" w:rsidRPr="003B7C5A" w:rsidTr="00C04602">
              <w:trPr>
                <w:trHeight w:val="902"/>
                <w:jc w:val="center"/>
              </w:trPr>
              <w:tc>
                <w:tcPr>
                  <w:tcW w:w="393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C04602">
              <w:trPr>
                <w:trHeight w:val="856"/>
                <w:jc w:val="center"/>
              </w:trPr>
              <w:tc>
                <w:tcPr>
                  <w:tcW w:w="3937" w:type="dxa"/>
                </w:tcPr>
                <w:p w:rsidR="004032BC" w:rsidRPr="008B6004" w:rsidRDefault="008B600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4032BC" w:rsidRPr="00AC4F8B" w:rsidRDefault="008B6004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E08B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E08B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E08B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5151FB">
        <w:trPr>
          <w:gridAfter w:val="1"/>
          <w:wAfter w:w="13" w:type="dxa"/>
          <w:trHeight w:val="842"/>
        </w:trPr>
        <w:tc>
          <w:tcPr>
            <w:tcW w:w="9656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6C3FA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="006C3FA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</w:t>
            </w:r>
            <w:r w:rsidR="006C3FAC">
              <w:rPr>
                <w:rFonts w:ascii="TH SarabunPSK" w:hAnsi="TH SarabunPSK" w:cs="TH SarabunPSK" w:hint="cs"/>
                <w:sz w:val="30"/>
                <w:szCs w:val="30"/>
                <w:cs/>
              </w:rPr>
              <w:t>......</w:t>
            </w:r>
            <w:r w:rsidR="006C3FAC"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</w:t>
            </w:r>
            <w:r w:rsidR="006C3FA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</w:p>
        </w:tc>
      </w:tr>
      <w:tr w:rsidR="003B7C5A" w:rsidRPr="003B7C5A" w:rsidTr="005151FB">
        <w:trPr>
          <w:gridAfter w:val="1"/>
          <w:wAfter w:w="13" w:type="dxa"/>
          <w:trHeight w:val="841"/>
        </w:trPr>
        <w:tc>
          <w:tcPr>
            <w:tcW w:w="9656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5151FB">
        <w:trPr>
          <w:gridAfter w:val="1"/>
          <w:wAfter w:w="13" w:type="dxa"/>
          <w:trHeight w:val="838"/>
        </w:trPr>
        <w:tc>
          <w:tcPr>
            <w:tcW w:w="9656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5151FB">
        <w:trPr>
          <w:gridAfter w:val="1"/>
          <w:wAfter w:w="13" w:type="dxa"/>
          <w:trHeight w:val="851"/>
        </w:trPr>
        <w:tc>
          <w:tcPr>
            <w:tcW w:w="9656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F304C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C76" w:rsidRDefault="00566C76">
      <w:r>
        <w:separator/>
      </w:r>
    </w:p>
  </w:endnote>
  <w:endnote w:type="continuationSeparator" w:id="0">
    <w:p w:rsidR="00566C76" w:rsidRDefault="0056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C76" w:rsidRDefault="00566C76">
      <w:r>
        <w:separator/>
      </w:r>
    </w:p>
  </w:footnote>
  <w:footnote w:type="continuationSeparator" w:id="0">
    <w:p w:rsidR="00566C76" w:rsidRDefault="0056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D7BC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AB733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D7BC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AB733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0AA3"/>
    <w:rsid w:val="00154194"/>
    <w:rsid w:val="00157113"/>
    <w:rsid w:val="0018175B"/>
    <w:rsid w:val="00185E58"/>
    <w:rsid w:val="001B0123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51FB"/>
    <w:rsid w:val="00516FD7"/>
    <w:rsid w:val="005437F6"/>
    <w:rsid w:val="00546DE3"/>
    <w:rsid w:val="00566C76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BC4"/>
    <w:rsid w:val="005D7E04"/>
    <w:rsid w:val="005F304C"/>
    <w:rsid w:val="0060158F"/>
    <w:rsid w:val="0061749F"/>
    <w:rsid w:val="00637718"/>
    <w:rsid w:val="00642568"/>
    <w:rsid w:val="00680463"/>
    <w:rsid w:val="00682347"/>
    <w:rsid w:val="00690952"/>
    <w:rsid w:val="006C2351"/>
    <w:rsid w:val="006C3FAC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21F4"/>
    <w:rsid w:val="00854223"/>
    <w:rsid w:val="00856178"/>
    <w:rsid w:val="00857347"/>
    <w:rsid w:val="00870555"/>
    <w:rsid w:val="0087746A"/>
    <w:rsid w:val="008A4E84"/>
    <w:rsid w:val="008B600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337"/>
    <w:rsid w:val="00AB78EA"/>
    <w:rsid w:val="00AC2F65"/>
    <w:rsid w:val="00AE166A"/>
    <w:rsid w:val="00AF037B"/>
    <w:rsid w:val="00AF0624"/>
    <w:rsid w:val="00AF1D95"/>
    <w:rsid w:val="00B04EAA"/>
    <w:rsid w:val="00B26A52"/>
    <w:rsid w:val="00B45C06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4602"/>
    <w:rsid w:val="00C05ABF"/>
    <w:rsid w:val="00C06017"/>
    <w:rsid w:val="00C6134E"/>
    <w:rsid w:val="00C67D71"/>
    <w:rsid w:val="00CE50B1"/>
    <w:rsid w:val="00CE7AE6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E08B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1FB89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06C91-BFD0-48A2-B2AF-4AF4E920A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36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21</cp:revision>
  <cp:lastPrinted>2018-04-05T01:06:00Z</cp:lastPrinted>
  <dcterms:created xsi:type="dcterms:W3CDTF">2019-02-04T07:47:00Z</dcterms:created>
  <dcterms:modified xsi:type="dcterms:W3CDTF">2019-06-11T09:22:00Z</dcterms:modified>
</cp:coreProperties>
</file>